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80C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428A9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428A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</w:t>
            </w:r>
            <w:r w:rsidR="0011708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2.</w:t>
            </w:r>
            <w:r w:rsidR="004428A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428A9" w:rsidRDefault="004428A9" w:rsidP="004428A9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ของสำนัก/หน่วยงาน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428A9" w:rsidRDefault="002F054A" w:rsidP="004428A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4428A9" w:rsidRDefault="004428A9" w:rsidP="004428A9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</w:t>
            </w:r>
            <w:r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4428A9" w:rsidRPr="003B7C5A" w:rsidRDefault="004428A9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428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695ECB">
        <w:trPr>
          <w:gridAfter w:val="1"/>
          <w:wAfter w:w="6" w:type="dxa"/>
          <w:trHeight w:val="1761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428A9" w:rsidRPr="004428A9" w:rsidRDefault="006C7B37" w:rsidP="00117085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695EC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90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695ECB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428A9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428A9" w:rsidRPr="00086408" w:rsidRDefault="004428A9" w:rsidP="00695ECB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</w:t>
                  </w:r>
                  <w:r w:rsidR="00695E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อยละของการเบิกจ่ายเงินงบประมาณตามแผนไตรมารที่ 1 </w:t>
                  </w:r>
                </w:p>
              </w:tc>
              <w:tc>
                <w:tcPr>
                  <w:tcW w:w="1276" w:type="dxa"/>
                </w:tcPr>
                <w:p w:rsidR="00447A98" w:rsidRPr="00F56E86" w:rsidRDefault="004428A9" w:rsidP="004428A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6E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428A9" w:rsidRPr="00F56E86" w:rsidRDefault="004428A9" w:rsidP="004428A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56E86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302" w:rsidRDefault="00C91302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428A9" w:rsidRDefault="007C0505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53.31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C91302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695ECB" w:rsidP="00695EC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CD28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487609" w:rsidRDefault="00CD28DB" w:rsidP="007C050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รรงบประมาณในปีงบประมาณ พ.ศ. 2562</w:t>
            </w:r>
            <w:r w:rsidR="00F56E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ในภาพรวมทั้งสิ้น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264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050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400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 ซึ่งมีแ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ผนการเบิกจ่าย</w:t>
            </w:r>
            <w:r w:rsidR="004C17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สะสมตั้งแต่เดือนตุลาคม 2561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ถึงเดือน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 w:rsidR="00695EC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เป็นจำนวนเงิน</w:t>
            </w:r>
            <w:r w:rsidR="004C17BE">
              <w:rPr>
                <w:rFonts w:ascii="TH SarabunPSK" w:hAnsi="TH SarabunPSK" w:cs="TH SarabunPSK"/>
                <w:sz w:val="30"/>
                <w:szCs w:val="30"/>
              </w:rPr>
              <w:t xml:space="preserve"> 1</w:t>
            </w:r>
            <w:r w:rsidR="00695ECB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152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>200</w:t>
            </w:r>
            <w:r w:rsidR="004C17B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บาท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มีผลการเบิกจ่าย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สะสม ณ สิ้นไตรมาส 1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เป็นจำนวนเงิน 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65,651,163.20 </w:t>
            </w:r>
            <w:r w:rsidRPr="00BC478E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F56E8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9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="007C0505">
              <w:rPr>
                <w:rFonts w:ascii="TH SarabunPSK" w:hAnsi="TH SarabunPSK" w:cs="TH SarabunPSK" w:hint="cs"/>
                <w:sz w:val="30"/>
                <w:szCs w:val="30"/>
                <w:cs/>
              </w:rPr>
              <w:t>53.31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F7219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F7219" w:rsidP="004F7219">
            <w:pPr>
              <w:tabs>
                <w:tab w:val="left" w:pos="134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95ECB" w:rsidP="00695ECB">
            <w:pPr>
              <w:tabs>
                <w:tab w:val="left" w:pos="1321"/>
              </w:tabs>
              <w:ind w:firstLine="62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รายงานผลการเบิกจ่ายงบประมาณรายจ่ายประจำปีงบประมาณ พ.ศ. 2562 ของสำนักติดตามประเมินผลการอุดมศึกษาในแต่ละไตรมาส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B7232">
      <w:headerReference w:type="default" r:id="rId8"/>
      <w:footerReference w:type="even" r:id="rId9"/>
      <w:pgSz w:w="11906" w:h="16838"/>
      <w:pgMar w:top="1389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144" w:rsidRDefault="00896144">
      <w:r>
        <w:separator/>
      </w:r>
    </w:p>
  </w:endnote>
  <w:endnote w:type="continuationSeparator" w:id="0">
    <w:p w:rsidR="00896144" w:rsidRDefault="0089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144" w:rsidRDefault="00896144">
      <w:r>
        <w:separator/>
      </w:r>
    </w:p>
  </w:footnote>
  <w:footnote w:type="continuationSeparator" w:id="0">
    <w:p w:rsidR="00896144" w:rsidRDefault="0089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6413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6413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466F"/>
    <w:rsid w:val="000E60D4"/>
    <w:rsid w:val="00106E78"/>
    <w:rsid w:val="0011708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644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28A9"/>
    <w:rsid w:val="00443E73"/>
    <w:rsid w:val="00447A98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17BE"/>
    <w:rsid w:val="004C3B2B"/>
    <w:rsid w:val="004C5E52"/>
    <w:rsid w:val="004F7219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95ECB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C0505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24AA"/>
    <w:rsid w:val="00854223"/>
    <w:rsid w:val="00856178"/>
    <w:rsid w:val="00857347"/>
    <w:rsid w:val="00870555"/>
    <w:rsid w:val="0087746A"/>
    <w:rsid w:val="00896144"/>
    <w:rsid w:val="008A4E84"/>
    <w:rsid w:val="008B7232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409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1C50"/>
    <w:rsid w:val="00B6413C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80C9B"/>
    <w:rsid w:val="00C91302"/>
    <w:rsid w:val="00CD28DB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5E7C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6E86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15DF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07DA1-AF64-4857-AB70-97DB7C1F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27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6</cp:revision>
  <cp:lastPrinted>2019-06-11T08:56:00Z</cp:lastPrinted>
  <dcterms:created xsi:type="dcterms:W3CDTF">2019-05-15T09:28:00Z</dcterms:created>
  <dcterms:modified xsi:type="dcterms:W3CDTF">2019-06-11T09:25:00Z</dcterms:modified>
</cp:coreProperties>
</file>